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E2D" w:rsidRPr="00783E2D" w:rsidRDefault="00783E2D" w:rsidP="00783E2D">
      <w:pPr>
        <w:pStyle w:val="berschrift1"/>
        <w:rPr>
          <w:rFonts w:asciiTheme="majorHAnsi" w:hAnsiTheme="majorHAnsi"/>
        </w:rPr>
      </w:pPr>
      <w:r w:rsidRPr="00783E2D">
        <w:rPr>
          <w:rFonts w:asciiTheme="majorHAnsi" w:hAnsiTheme="majorHAnsi"/>
        </w:rPr>
        <w:t>L3 S.39-3 Einladungen schreiben</w:t>
      </w:r>
    </w:p>
    <w:p w:rsidR="00783E2D" w:rsidRPr="00783E2D" w:rsidRDefault="00783E2D" w:rsidP="00783E2D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4170680</wp:posOffset>
                </wp:positionV>
                <wp:extent cx="5626100" cy="3695700"/>
                <wp:effectExtent l="0" t="0" r="12700" b="19050"/>
                <wp:wrapNone/>
                <wp:docPr id="5" name="Fensterinhalt horizontal verschieb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26100" cy="36957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Fensterinhalt horizontal verschieben 3" o:spid="_x0000_s1026" type="#_x0000_t98" style="position:absolute;margin-left:6.1pt;margin-top:328.4pt;width:443pt;height:29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" fillcolor="window" strokecolor="#7f7f7f" strokeweight="2pt">
                <v:path arrowok="t"/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144780</wp:posOffset>
                </wp:positionV>
                <wp:extent cx="5626100" cy="3695700"/>
                <wp:effectExtent l="0" t="0" r="12700" b="19050"/>
                <wp:wrapNone/>
                <wp:docPr id="4" name="Fensterinhalt horizontal verschieb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26100" cy="36957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ensterinhalt horizontal verschieben 2" o:spid="_x0000_s1026" type="#_x0000_t98" style="position:absolute;margin-left:4.1pt;margin-top:11.4pt;width:443pt;height:29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" fillcolor="window" strokecolor="#7f7f7f" strokeweight="2pt">
                <v:path arrowok="t"/>
              </v:shape>
            </w:pict>
          </mc:Fallback>
        </mc:AlternateContent>
      </w:r>
    </w:p>
    <w:p w:rsidR="009056A6" w:rsidRPr="00783E2D" w:rsidRDefault="009056A6" w:rsidP="00450272">
      <w:pPr>
        <w:rPr>
          <w:rFonts w:asciiTheme="majorHAnsi" w:hAnsiTheme="majorHAnsi"/>
        </w:rPr>
      </w:pPr>
    </w:p>
    <w:sectPr w:rsidR="009056A6" w:rsidRPr="00783E2D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AA4" w:rsidRDefault="00D50AA4">
      <w:r>
        <w:separator/>
      </w:r>
    </w:p>
  </w:endnote>
  <w:endnote w:type="continuationSeparator" w:id="0">
    <w:p w:rsidR="00D50AA4" w:rsidRDefault="00D5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E2D" w:rsidRDefault="00783E2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783E2D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E2D" w:rsidRDefault="00783E2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AA4" w:rsidRDefault="00D50AA4">
      <w:r>
        <w:separator/>
      </w:r>
    </w:p>
  </w:footnote>
  <w:footnote w:type="continuationSeparator" w:id="0">
    <w:p w:rsidR="00D50AA4" w:rsidRDefault="00D50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E2D" w:rsidRDefault="00783E2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E2D" w:rsidRPr="00783E2D" w:rsidRDefault="00783E2D" w:rsidP="00783E2D">
    <w:pPr>
      <w:pStyle w:val="Kopfzeile"/>
      <w:tabs>
        <w:tab w:val="clear" w:pos="4536"/>
        <w:tab w:val="clear" w:pos="9072"/>
        <w:tab w:val="center" w:pos="4678"/>
        <w:tab w:val="right" w:pos="9923"/>
      </w:tabs>
      <w:rPr>
        <w:sz w:val="20"/>
        <w:szCs w:val="20"/>
      </w:rPr>
    </w:pPr>
    <w:r>
      <w:tab/>
    </w:r>
    <w:r w:rsidRPr="00783E2D">
      <w:rPr>
        <w:sz w:val="20"/>
        <w:szCs w:val="20"/>
      </w:rPr>
      <w:t>em neu Brückenkurs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E2D" w:rsidRDefault="00783E2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2D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3E2D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50AA4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83E2D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83E2D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</Pages>
  <Words>4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2011-02-15T01:31:00Z</dcterms:created>
  <dcterms:modified xsi:type="dcterms:W3CDTF">2011-02-15T01:32:00Z</dcterms:modified>
</cp:coreProperties>
</file>